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B6DA" w14:textId="54DED60F" w:rsidR="00A657A9" w:rsidRDefault="00A657A9" w:rsidP="00A65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8764B">
        <w:rPr>
          <w:b/>
          <w:i/>
          <w:noProof/>
          <w:sz w:val="28"/>
        </w:rPr>
        <w:t>3429</w:t>
      </w:r>
    </w:p>
    <w:p w14:paraId="0F8EF459" w14:textId="77777777" w:rsidR="00150525" w:rsidRDefault="00000000" w:rsidP="001505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0525" w:rsidRPr="00BA51D9">
          <w:rPr>
            <w:b/>
            <w:noProof/>
            <w:sz w:val="24"/>
          </w:rPr>
          <w:t>Jeju</w:t>
        </w:r>
      </w:fldSimple>
      <w:r w:rsidR="00150525">
        <w:rPr>
          <w:b/>
          <w:noProof/>
          <w:sz w:val="24"/>
        </w:rPr>
        <w:t xml:space="preserve">, </w:t>
      </w:r>
      <w:fldSimple w:instr=" DOCPROPERTY  Country  \* MERGEFORMAT ">
        <w:r w:rsidR="00150525" w:rsidRPr="00BA51D9">
          <w:rPr>
            <w:b/>
            <w:noProof/>
            <w:sz w:val="24"/>
          </w:rPr>
          <w:t>Korea (Republic Of)</w:t>
        </w:r>
      </w:fldSimple>
      <w:r w:rsidR="00150525">
        <w:rPr>
          <w:b/>
          <w:noProof/>
          <w:sz w:val="24"/>
        </w:rPr>
        <w:t xml:space="preserve">, </w:t>
      </w:r>
      <w:fldSimple w:instr=" DOCPROPERTY  StartDate  \* MERGEFORMAT ">
        <w:r w:rsidR="00150525" w:rsidRPr="00BA51D9">
          <w:rPr>
            <w:b/>
            <w:noProof/>
            <w:sz w:val="24"/>
          </w:rPr>
          <w:t>27th May 2024</w:t>
        </w:r>
      </w:fldSimple>
      <w:r w:rsidR="00150525">
        <w:rPr>
          <w:b/>
          <w:noProof/>
          <w:sz w:val="24"/>
        </w:rPr>
        <w:t xml:space="preserve"> - </w:t>
      </w:r>
      <w:fldSimple w:instr=" DOCPROPERTY  EndDate  \* MERGEFORMAT ">
        <w:r w:rsidR="00150525" w:rsidRPr="00BA51D9">
          <w:rPr>
            <w:b/>
            <w:noProof/>
            <w:sz w:val="24"/>
          </w:rPr>
          <w:t>31st May 2024</w:t>
        </w:r>
      </w:fldSimple>
    </w:p>
    <w:p w14:paraId="7306A7B8" w14:textId="77777777" w:rsidR="00A63880" w:rsidRPr="00FB3E36" w:rsidRDefault="00A63880" w:rsidP="00A638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5D2F6F" w14:textId="77777777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57894" w:rsidRPr="00157894">
        <w:rPr>
          <w:rFonts w:ascii="Arial" w:hAnsi="Arial"/>
          <w:b/>
          <w:lang w:eastAsia="zh-CN"/>
        </w:rPr>
        <w:t>Ericsson India Private Limited</w:t>
      </w:r>
    </w:p>
    <w:p w14:paraId="4EF19D40" w14:textId="1254A68D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715">
        <w:rPr>
          <w:rFonts w:ascii="Arial" w:hAnsi="Arial"/>
          <w:b/>
          <w:lang w:eastAsia="zh-CN"/>
        </w:rPr>
        <w:t>DP</w:t>
      </w:r>
      <w:r w:rsidRPr="00E169A1">
        <w:rPr>
          <w:rFonts w:ascii="Arial" w:hAnsi="Arial"/>
          <w:b/>
          <w:lang w:eastAsia="zh-CN"/>
        </w:rPr>
        <w:t xml:space="preserve"> </w:t>
      </w:r>
      <w:r w:rsidR="00A657A9">
        <w:rPr>
          <w:rFonts w:ascii="Arial" w:hAnsi="Arial"/>
          <w:b/>
          <w:lang w:eastAsia="zh-CN"/>
        </w:rPr>
        <w:t>multiplicity</w:t>
      </w:r>
    </w:p>
    <w:p w14:paraId="262A779E" w14:textId="77777777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</w:t>
      </w:r>
      <w:r w:rsidR="006A2231">
        <w:rPr>
          <w:rFonts w:ascii="Arial" w:hAnsi="Arial"/>
          <w:b/>
          <w:lang w:eastAsia="zh-CN"/>
        </w:rPr>
        <w:t>t</w:t>
      </w:r>
    </w:p>
    <w:p w14:paraId="463BBA4C" w14:textId="0FFFE227" w:rsidR="00A63880" w:rsidRDefault="00A63880" w:rsidP="00A6388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C2A32" w:rsidRPr="007C2A32">
        <w:rPr>
          <w:rFonts w:ascii="Arial" w:hAnsi="Arial"/>
          <w:b/>
          <w:lang w:eastAsia="zh-CN"/>
        </w:rPr>
        <w:t>5.2 - Technical issues at SA5 level</w:t>
      </w:r>
    </w:p>
    <w:p w14:paraId="7C66BD8A" w14:textId="77777777" w:rsidR="00A63880" w:rsidRDefault="00A63880" w:rsidP="00A63880">
      <w:pPr>
        <w:pStyle w:val="Heading1"/>
      </w:pPr>
      <w:r>
        <w:t>1</w:t>
      </w:r>
      <w:r>
        <w:tab/>
        <w:t>Decision/action requested</w:t>
      </w:r>
    </w:p>
    <w:p w14:paraId="0C823F5D" w14:textId="77777777" w:rsidR="00A63880" w:rsidRDefault="00A63880" w:rsidP="00A63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to discuss and endorse</w:t>
      </w:r>
      <w:r w:rsidR="00157894">
        <w:rPr>
          <w:b/>
          <w:i/>
        </w:rPr>
        <w:t xml:space="preserve"> </w:t>
      </w:r>
      <w:r>
        <w:rPr>
          <w:b/>
          <w:i/>
        </w:rPr>
        <w:t>the proposal.</w:t>
      </w:r>
    </w:p>
    <w:p w14:paraId="7BC5795F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61CE2041" w14:textId="4DE7B9C6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 xml:space="preserve">[1] </w:t>
      </w:r>
      <w:r w:rsidRPr="00C476E1">
        <w:rPr>
          <w:rFonts w:ascii="Arial" w:hAnsi="Arial" w:cs="Arial"/>
          <w:color w:val="000000"/>
          <w:lang w:eastAsia="zh-CN"/>
        </w:rPr>
        <w:tab/>
      </w:r>
      <w:r w:rsidR="00C476E1" w:rsidRPr="00C476E1">
        <w:rPr>
          <w:rFonts w:ascii="Arial" w:hAnsi="Arial" w:cs="Arial"/>
          <w:color w:val="000000"/>
          <w:lang w:eastAsia="zh-CN"/>
        </w:rPr>
        <w:t xml:space="preserve">3GPP </w:t>
      </w:r>
      <w:r w:rsidR="00FD0D97">
        <w:rPr>
          <w:rFonts w:ascii="Arial" w:hAnsi="Arial" w:cs="Arial"/>
          <w:color w:val="000000"/>
          <w:lang w:eastAsia="zh-CN"/>
        </w:rPr>
        <w:t xml:space="preserve">TS </w:t>
      </w:r>
      <w:r w:rsidR="00F565FD">
        <w:rPr>
          <w:rFonts w:ascii="Arial" w:hAnsi="Arial" w:cs="Arial"/>
          <w:color w:val="000000"/>
          <w:lang w:eastAsia="zh-CN"/>
        </w:rPr>
        <w:t>32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9878E5">
        <w:rPr>
          <w:rFonts w:ascii="Arial" w:hAnsi="Arial" w:cs="Arial"/>
          <w:color w:val="000000"/>
          <w:lang w:eastAsia="zh-CN"/>
        </w:rPr>
        <w:t>1</w:t>
      </w:r>
      <w:r w:rsidR="00F565FD">
        <w:rPr>
          <w:rFonts w:ascii="Arial" w:hAnsi="Arial" w:cs="Arial"/>
          <w:color w:val="000000"/>
          <w:lang w:eastAsia="zh-CN"/>
        </w:rPr>
        <w:t>60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F565FD" w:rsidRPr="009049AE">
        <w:rPr>
          <w:rFonts w:ascii="Arial" w:hAnsi="Arial" w:cs="Arial"/>
          <w:color w:val="000000"/>
          <w:lang w:eastAsia="zh-CN"/>
        </w:rPr>
        <w:t>Management and orchestration; Management service template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7FA1D758" w14:textId="5970C3AC" w:rsidR="009049AE" w:rsidRDefault="009049AE" w:rsidP="00227AA4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>[</w:t>
      </w:r>
      <w:r>
        <w:rPr>
          <w:rFonts w:ascii="Arial" w:hAnsi="Arial" w:cs="Arial"/>
          <w:color w:val="000000"/>
          <w:lang w:eastAsia="zh-CN"/>
        </w:rPr>
        <w:t>2</w:t>
      </w:r>
      <w:r w:rsidRPr="00C476E1">
        <w:rPr>
          <w:rFonts w:ascii="Arial" w:hAnsi="Arial" w:cs="Arial"/>
          <w:color w:val="000000"/>
          <w:lang w:eastAsia="zh-CN"/>
        </w:rPr>
        <w:t xml:space="preserve">] </w:t>
      </w:r>
      <w:r w:rsidRPr="00C476E1">
        <w:rPr>
          <w:rFonts w:ascii="Arial" w:hAnsi="Arial" w:cs="Arial"/>
          <w:color w:val="000000"/>
          <w:lang w:eastAsia="zh-CN"/>
        </w:rPr>
        <w:tab/>
        <w:t xml:space="preserve">3GPP </w:t>
      </w:r>
      <w:r w:rsidR="00FD0D97">
        <w:rPr>
          <w:rFonts w:ascii="Arial" w:hAnsi="Arial" w:cs="Arial"/>
          <w:color w:val="000000"/>
          <w:lang w:eastAsia="zh-CN"/>
        </w:rPr>
        <w:t xml:space="preserve">TS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 w:rsidR="008C3D07">
        <w:rPr>
          <w:rFonts w:ascii="Arial" w:hAnsi="Arial" w:cs="Arial"/>
          <w:color w:val="000000"/>
          <w:lang w:eastAsia="zh-CN"/>
        </w:rPr>
        <w:t>541</w:t>
      </w:r>
      <w:r>
        <w:rPr>
          <w:rFonts w:ascii="Arial" w:hAnsi="Arial" w:cs="Arial"/>
          <w:color w:val="000000"/>
          <w:lang w:eastAsia="zh-CN"/>
        </w:rPr>
        <w:t xml:space="preserve"> “</w:t>
      </w:r>
      <w:r w:rsidR="00B0116B" w:rsidRPr="00B0116B">
        <w:rPr>
          <w:rFonts w:ascii="Arial" w:hAnsi="Arial" w:cs="Arial"/>
          <w:color w:val="000000"/>
          <w:lang w:eastAsia="zh-CN"/>
        </w:rPr>
        <w:t>Management and orchestration; 5G Network Resource Model (NRM); Stage 2 and stage 3</w:t>
      </w:r>
      <w:r>
        <w:rPr>
          <w:rFonts w:ascii="Arial" w:hAnsi="Arial" w:cs="Arial"/>
          <w:color w:val="000000"/>
          <w:lang w:eastAsia="zh-CN"/>
        </w:rPr>
        <w:t>”.</w:t>
      </w:r>
    </w:p>
    <w:p w14:paraId="3BB84970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03D49FA" w14:textId="3BD87EE9" w:rsidR="009F5A3C" w:rsidRPr="009423F9" w:rsidRDefault="009F5A3C" w:rsidP="009423F9">
      <w:pPr>
        <w:rPr>
          <w:iCs/>
        </w:rPr>
      </w:pPr>
      <w:r w:rsidRPr="009423F9">
        <w:rPr>
          <w:iCs/>
        </w:rPr>
        <w:t>SA5 specifications allow</w:t>
      </w:r>
      <w:r w:rsidR="00CD710F">
        <w:rPr>
          <w:iCs/>
        </w:rPr>
        <w:t>s</w:t>
      </w:r>
      <w:r w:rsidRPr="009423F9">
        <w:rPr>
          <w:iCs/>
        </w:rPr>
        <w:t xml:space="preserve"> the definition of attribute properties "</w:t>
      </w:r>
      <w:r w:rsidR="00227AA4">
        <w:rPr>
          <w:iCs/>
        </w:rPr>
        <w:t>multiplicity</w:t>
      </w:r>
      <w:r w:rsidRPr="009423F9">
        <w:rPr>
          <w:iCs/>
        </w:rPr>
        <w:t xml:space="preserve">" as </w:t>
      </w:r>
      <w:r w:rsidR="00B919BA">
        <w:rPr>
          <w:iCs/>
        </w:rPr>
        <w:t>specified</w:t>
      </w:r>
      <w:r w:rsidRPr="009423F9">
        <w:rPr>
          <w:iCs/>
        </w:rPr>
        <w:t xml:space="preserve"> in </w:t>
      </w:r>
      <w:r w:rsidR="00F33B02">
        <w:rPr>
          <w:iCs/>
        </w:rPr>
        <w:t>T</w:t>
      </w:r>
      <w:r w:rsidR="00FD0D97">
        <w:rPr>
          <w:iCs/>
        </w:rPr>
        <w:t xml:space="preserve">S 32.160 </w:t>
      </w:r>
      <w:r w:rsidRPr="009423F9">
        <w:rPr>
          <w:iCs/>
        </w:rPr>
        <w:t xml:space="preserve">[1] </w:t>
      </w:r>
      <w:r w:rsidR="009049AE" w:rsidRPr="009423F9">
        <w:rPr>
          <w:iCs/>
        </w:rPr>
        <w:t>for defining valid interactions of managers and agents.</w:t>
      </w:r>
    </w:p>
    <w:p w14:paraId="35E972D1" w14:textId="3AD94199" w:rsidR="009F5A3C" w:rsidRPr="009423F9" w:rsidRDefault="009F5A3C" w:rsidP="009423F9">
      <w:pPr>
        <w:rPr>
          <w:iCs/>
        </w:rPr>
      </w:pPr>
      <w:r w:rsidRPr="009423F9">
        <w:rPr>
          <w:iCs/>
        </w:rPr>
        <w:t xml:space="preserve">For example, in </w:t>
      </w:r>
      <w:r w:rsidR="00CF47DE">
        <w:rPr>
          <w:iCs/>
        </w:rPr>
        <w:t xml:space="preserve">TS 28.541 </w:t>
      </w:r>
      <w:r w:rsidRPr="009423F9">
        <w:rPr>
          <w:iCs/>
        </w:rPr>
        <w:t>[2]</w:t>
      </w:r>
      <w:r w:rsidR="00227AA4">
        <w:rPr>
          <w:iCs/>
        </w:rPr>
        <w:t xml:space="preserve"> clause </w:t>
      </w:r>
      <w:r w:rsidR="00E9643B">
        <w:rPr>
          <w:iCs/>
        </w:rPr>
        <w:t>5.4.1</w:t>
      </w:r>
      <w:r w:rsidR="00227AA4">
        <w:rPr>
          <w:iCs/>
        </w:rPr>
        <w:t xml:space="preserve"> Attribute properties</w:t>
      </w:r>
      <w:r w:rsidR="00CD710F">
        <w:rPr>
          <w:iCs/>
        </w:rPr>
        <w:t>,</w:t>
      </w:r>
      <w:r w:rsidRPr="009423F9">
        <w:rPr>
          <w:iCs/>
        </w:rPr>
        <w:t xml:space="preserve"> </w:t>
      </w:r>
      <w:r w:rsidR="00227AA4" w:rsidRPr="009423F9">
        <w:rPr>
          <w:iCs/>
        </w:rPr>
        <w:t>"</w:t>
      </w:r>
      <w:r w:rsidR="00227AA4">
        <w:rPr>
          <w:iCs/>
        </w:rPr>
        <w:t>multiplicity</w:t>
      </w:r>
      <w:r w:rsidR="00227AA4" w:rsidRPr="009423F9">
        <w:rPr>
          <w:iCs/>
        </w:rPr>
        <w:t xml:space="preserve">" </w:t>
      </w:r>
      <w:r w:rsidR="00105D12">
        <w:rPr>
          <w:iCs/>
        </w:rPr>
        <w:t>is</w:t>
      </w:r>
      <w:r w:rsidR="00105D12" w:rsidRPr="009423F9">
        <w:rPr>
          <w:iCs/>
        </w:rPr>
        <w:t xml:space="preserve"> </w:t>
      </w:r>
      <w:r w:rsidR="00CD710F">
        <w:rPr>
          <w:iCs/>
        </w:rPr>
        <w:t>defined</w:t>
      </w:r>
      <w:r w:rsidRPr="009423F9">
        <w:rPr>
          <w:iCs/>
        </w:rPr>
        <w:t xml:space="preserve"> for</w:t>
      </w:r>
      <w:r w:rsidR="00C41FB7" w:rsidRPr="009423F9">
        <w:rPr>
          <w:iCs/>
        </w:rPr>
        <w:t xml:space="preserve"> all </w:t>
      </w:r>
      <w:r w:rsidRPr="009423F9">
        <w:rPr>
          <w:iCs/>
        </w:rPr>
        <w:t>Attribute</w:t>
      </w:r>
      <w:r w:rsidR="00C41FB7" w:rsidRPr="009423F9">
        <w:rPr>
          <w:iCs/>
        </w:rPr>
        <w:t>s</w:t>
      </w:r>
      <w:r w:rsidR="00227AA4">
        <w:rPr>
          <w:iCs/>
        </w:rPr>
        <w:t xml:space="preserve"> in the table</w:t>
      </w:r>
      <w:r w:rsidRPr="009423F9">
        <w:rPr>
          <w:iCs/>
        </w:rPr>
        <w:t>.</w:t>
      </w:r>
      <w:r w:rsidR="00C04622">
        <w:rPr>
          <w:iCs/>
        </w:rPr>
        <w:t xml:space="preserve"> </w:t>
      </w:r>
      <w:r w:rsidR="00105D12">
        <w:rPr>
          <w:iCs/>
        </w:rPr>
        <w:t xml:space="preserve">Below is one example from </w:t>
      </w:r>
      <w:r w:rsidR="00C04622">
        <w:rPr>
          <w:iCs/>
        </w:rPr>
        <w:t xml:space="preserve">the </w:t>
      </w:r>
      <w:r w:rsidR="00105D12">
        <w:rPr>
          <w:iCs/>
        </w:rPr>
        <w:t xml:space="preserve">table </w:t>
      </w:r>
      <w:r w:rsidR="00C04622">
        <w:rPr>
          <w:iCs/>
        </w:rPr>
        <w:t>in 5.4.1:</w:t>
      </w:r>
    </w:p>
    <w:p w14:paraId="6D78A452" w14:textId="4E1A757F" w:rsidR="009F5A3C" w:rsidRDefault="00227AA4" w:rsidP="009F5A3C"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3"/>
        <w:gridCol w:w="5503"/>
        <w:gridCol w:w="1897"/>
      </w:tblGrid>
      <w:tr w:rsidR="008C3D07" w14:paraId="45EC8133" w14:textId="77777777" w:rsidTr="008C3D07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AFF2" w14:textId="77777777" w:rsidR="008C3D07" w:rsidRDefault="008C3D07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en-GB"/>
              </w:rPr>
            </w:pPr>
            <w:bookmarkStart w:id="0" w:name="_Hlk166855530"/>
            <w:r>
              <w:rPr>
                <w:rFonts w:ascii="Courier New" w:hAnsi="Courier New" w:cs="Courier New"/>
                <w:lang w:eastAsia="en-GB"/>
              </w:rPr>
              <w:t>aMFSetMemberList</w:t>
            </w:r>
            <w:bookmarkEnd w:id="0"/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4FC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It is the list of DNs of AMFFunction instances of the AMFSet. </w:t>
            </w:r>
          </w:p>
          <w:p w14:paraId="049D6218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</w:p>
          <w:p w14:paraId="24C8E0A7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2768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62779839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1179B93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isOrdered: N/A</w:t>
            </w:r>
          </w:p>
          <w:p w14:paraId="21B81A37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isUnique: N/A</w:t>
            </w:r>
          </w:p>
          <w:p w14:paraId="2ED27238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defaultValue: None</w:t>
            </w:r>
          </w:p>
          <w:p w14:paraId="5A7497B2" w14:textId="77777777" w:rsidR="008C3D07" w:rsidRDefault="008C3D0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isNullable: False</w:t>
            </w:r>
          </w:p>
        </w:tc>
      </w:tr>
    </w:tbl>
    <w:p w14:paraId="12465860" w14:textId="6E6D9D64" w:rsidR="008C3D07" w:rsidRDefault="008C3D07" w:rsidP="00C41FB7">
      <w:pPr>
        <w:rPr>
          <w:iCs/>
        </w:rPr>
      </w:pPr>
      <w:r>
        <w:rPr>
          <w:iCs/>
        </w:rPr>
        <w:t>…</w:t>
      </w:r>
    </w:p>
    <w:p w14:paraId="0D4C216B" w14:textId="0D915F07" w:rsidR="00C41FB7" w:rsidRPr="009423F9" w:rsidRDefault="00C41FB7" w:rsidP="00C41FB7">
      <w:pPr>
        <w:rPr>
          <w:iCs/>
        </w:rPr>
      </w:pPr>
      <w:r w:rsidRPr="009423F9">
        <w:rPr>
          <w:iCs/>
        </w:rPr>
        <w:t xml:space="preserve">The Stage 2 attribute </w:t>
      </w:r>
      <w:r w:rsidR="007E0A8B" w:rsidRPr="009423F9">
        <w:rPr>
          <w:iCs/>
        </w:rPr>
        <w:t>propert</w:t>
      </w:r>
      <w:r w:rsidR="007E0A8B">
        <w:rPr>
          <w:iCs/>
        </w:rPr>
        <w:t>y</w:t>
      </w:r>
      <w:r w:rsidR="007E0A8B" w:rsidRPr="009423F9">
        <w:rPr>
          <w:iCs/>
        </w:rPr>
        <w:t xml:space="preserve"> </w:t>
      </w:r>
      <w:r w:rsidR="00227AA4" w:rsidRPr="009423F9">
        <w:rPr>
          <w:iCs/>
        </w:rPr>
        <w:t>"</w:t>
      </w:r>
      <w:r w:rsidR="00227AA4">
        <w:rPr>
          <w:iCs/>
        </w:rPr>
        <w:t>multiplicity</w:t>
      </w:r>
      <w:r w:rsidR="00227AA4" w:rsidRPr="009423F9">
        <w:rPr>
          <w:iCs/>
        </w:rPr>
        <w:t xml:space="preserve">" </w:t>
      </w:r>
      <w:r w:rsidRPr="009423F9">
        <w:rPr>
          <w:iCs/>
        </w:rPr>
        <w:t>must be represented in both OpenAPI/yaml and NETCONF/yang solution sets.</w:t>
      </w:r>
    </w:p>
    <w:p w14:paraId="5ADA963D" w14:textId="633E1C04" w:rsidR="00C73C82" w:rsidRDefault="00C41FB7" w:rsidP="00C41FB7">
      <w:pPr>
        <w:rPr>
          <w:iCs/>
        </w:rPr>
      </w:pPr>
      <w:r w:rsidRPr="009423F9">
        <w:rPr>
          <w:iCs/>
        </w:rPr>
        <w:t>For Y</w:t>
      </w:r>
      <w:r w:rsidR="00045D93" w:rsidRPr="009423F9">
        <w:rPr>
          <w:iCs/>
        </w:rPr>
        <w:t xml:space="preserve">ANG, the solution set mapping rules </w:t>
      </w:r>
      <w:r w:rsidR="00B919BA" w:rsidRPr="009423F9">
        <w:rPr>
          <w:iCs/>
        </w:rPr>
        <w:t>defined</w:t>
      </w:r>
      <w:r w:rsidR="00045D93" w:rsidRPr="009423F9">
        <w:rPr>
          <w:iCs/>
        </w:rPr>
        <w:t xml:space="preserve"> in </w:t>
      </w:r>
      <w:r w:rsidR="00C04622">
        <w:rPr>
          <w:rFonts w:ascii="Arial" w:hAnsi="Arial" w:cs="Arial"/>
          <w:color w:val="000000"/>
          <w:lang w:eastAsia="zh-CN"/>
        </w:rPr>
        <w:t>TS 32</w:t>
      </w:r>
      <w:r w:rsidR="00C04622">
        <w:rPr>
          <w:rFonts w:ascii="Arial" w:hAnsi="Arial" w:cs="Arial" w:hint="eastAsia"/>
          <w:color w:val="000000"/>
          <w:lang w:eastAsia="zh-CN"/>
        </w:rPr>
        <w:t>.</w:t>
      </w:r>
      <w:r w:rsidR="00C04622">
        <w:rPr>
          <w:rFonts w:ascii="Arial" w:hAnsi="Arial" w:cs="Arial"/>
          <w:color w:val="000000"/>
          <w:lang w:eastAsia="zh-CN"/>
        </w:rPr>
        <w:t xml:space="preserve">160 </w:t>
      </w:r>
      <w:r w:rsidR="00045D93" w:rsidRPr="009423F9">
        <w:rPr>
          <w:iCs/>
        </w:rPr>
        <w:t xml:space="preserve">[1], clause </w:t>
      </w:r>
      <w:r w:rsidR="00C73C82">
        <w:t xml:space="preserve">6.2.13.1 </w:t>
      </w:r>
      <w:r w:rsidR="00C73C82">
        <w:rPr>
          <w:iCs/>
        </w:rPr>
        <w:t>states</w:t>
      </w:r>
      <w:r w:rsidR="00DB4F3B">
        <w:rPr>
          <w:iCs/>
        </w:rPr>
        <w:t>:</w:t>
      </w:r>
    </w:p>
    <w:p w14:paraId="474A8279" w14:textId="53BF1AC4" w:rsidR="00C73C82" w:rsidRDefault="00C73C82" w:rsidP="00C41FB7">
      <w:r>
        <w:rPr>
          <w:iCs/>
        </w:rPr>
        <w:t xml:space="preserve"> “</w:t>
      </w:r>
      <w:r>
        <w:t xml:space="preserve">The 3GPP defaultValue, isNullable and multiplicity properties cannot be mapped one-to-one into YANG </w:t>
      </w:r>
      <w:r w:rsidR="00DB4F3B">
        <w:t>statements”.</w:t>
      </w:r>
    </w:p>
    <w:p w14:paraId="054E00D6" w14:textId="7CFB80F0" w:rsidR="00C41FB7" w:rsidRPr="009423F9" w:rsidRDefault="00C73C82" w:rsidP="00C41FB7">
      <w:pPr>
        <w:rPr>
          <w:iCs/>
        </w:rPr>
      </w:pPr>
      <w:r>
        <w:t xml:space="preserve">The same clause specifies a table for the default values and indicates that YANG min-elements &gt; 0 indicates that the list or leaf-list shall be </w:t>
      </w:r>
      <w:r w:rsidR="00045D93" w:rsidRPr="009423F9">
        <w:rPr>
          <w:iCs/>
        </w:rPr>
        <w:t>implemented using the yang ‘config’ statement</w:t>
      </w:r>
      <w:r>
        <w:rPr>
          <w:iCs/>
        </w:rPr>
        <w:t xml:space="preserve">, and </w:t>
      </w:r>
      <w:r w:rsidR="00045D93" w:rsidRPr="009423F9">
        <w:rPr>
          <w:iCs/>
        </w:rPr>
        <w:t xml:space="preserve"> </w:t>
      </w:r>
      <w:r w:rsidR="00DB4F3B" w:rsidRPr="009423F9">
        <w:rPr>
          <w:iCs/>
        </w:rPr>
        <w:t>an</w:t>
      </w:r>
      <w:r w:rsidR="00045D93" w:rsidRPr="009423F9">
        <w:rPr>
          <w:iCs/>
        </w:rPr>
        <w:t xml:space="preserve"> excerpt (condensed) of which follows from module</w:t>
      </w:r>
      <w:r w:rsidR="005C2D41" w:rsidRPr="009423F9">
        <w:rPr>
          <w:iCs/>
        </w:rPr>
        <w:t xml:space="preserve"> </w:t>
      </w:r>
    </w:p>
    <w:p w14:paraId="5B9EB0C5" w14:textId="273F33E3" w:rsidR="005C2D41" w:rsidRDefault="005C2D41" w:rsidP="00C41FB7">
      <w:pPr>
        <w:rPr>
          <w:noProof/>
        </w:rPr>
      </w:pPr>
      <w:r>
        <w:rPr>
          <w:noProof/>
        </w:rPr>
        <w:t>…</w:t>
      </w:r>
    </w:p>
    <w:p w14:paraId="341B56B3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</w:t>
      </w:r>
    </w:p>
    <w:p w14:paraId="17D9D37E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leaf-list aMFSetMemberList {</w:t>
      </w:r>
    </w:p>
    <w:p w14:paraId="1A9340AC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description "List of DNs of AMFFunction instances of the AMFSet.";</w:t>
      </w:r>
    </w:p>
    <w:p w14:paraId="1E24CD4B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min-elements 1;</w:t>
      </w:r>
    </w:p>
    <w:p w14:paraId="04E482AD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max-elements 1;</w:t>
      </w:r>
    </w:p>
    <w:p w14:paraId="4D75E4D0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type types3gpp:DistinguishedName;</w:t>
      </w:r>
    </w:p>
    <w:p w14:paraId="3ED7E1B8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}</w:t>
      </w:r>
    </w:p>
    <w:p w14:paraId="7AFB27BB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lastRenderedPageBreak/>
        <w:t xml:space="preserve">  }</w:t>
      </w:r>
    </w:p>
    <w:p w14:paraId="3A6B8D70" w14:textId="395546D7" w:rsid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…</w:t>
      </w:r>
    </w:p>
    <w:p w14:paraId="25E7E993" w14:textId="77777777" w:rsidR="00CD710F" w:rsidRDefault="00CD710F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</w:p>
    <w:p w14:paraId="70978854" w14:textId="1B2B417B" w:rsidR="000F1A10" w:rsidRPr="009423F9" w:rsidRDefault="005C2D41" w:rsidP="000F1A10">
      <w:pPr>
        <w:rPr>
          <w:iCs/>
        </w:rPr>
      </w:pPr>
      <w:r w:rsidRPr="009423F9">
        <w:rPr>
          <w:iCs/>
        </w:rPr>
        <w:t xml:space="preserve">For </w:t>
      </w:r>
      <w:r w:rsidR="00CD710F">
        <w:rPr>
          <w:iCs/>
        </w:rPr>
        <w:t>YAML</w:t>
      </w:r>
      <w:r w:rsidRPr="009423F9">
        <w:rPr>
          <w:iCs/>
        </w:rPr>
        <w:t xml:space="preserve">, the solution set mapping rules </w:t>
      </w:r>
      <w:r w:rsidR="00B919BA" w:rsidRPr="009423F9">
        <w:rPr>
          <w:iCs/>
        </w:rPr>
        <w:t>defined</w:t>
      </w:r>
      <w:r w:rsidRPr="009423F9">
        <w:rPr>
          <w:iCs/>
        </w:rPr>
        <w:t xml:space="preserve"> in [1], clause 6.1.11.</w:t>
      </w:r>
      <w:r w:rsidR="000F1A10">
        <w:rPr>
          <w:iCs/>
        </w:rPr>
        <w:t>2</w:t>
      </w:r>
      <w:r w:rsidRPr="009423F9">
        <w:rPr>
          <w:iCs/>
        </w:rPr>
        <w:t xml:space="preserve"> indicate that indicates that "</w:t>
      </w:r>
      <w:r w:rsidR="000F1A10">
        <w:rPr>
          <w:iCs/>
        </w:rPr>
        <w:t>multiplicity</w:t>
      </w:r>
      <w:r w:rsidRPr="009423F9">
        <w:rPr>
          <w:iCs/>
        </w:rPr>
        <w:t xml:space="preserve">" </w:t>
      </w:r>
      <w:r w:rsidR="007E0A8B">
        <w:rPr>
          <w:iCs/>
        </w:rPr>
        <w:t xml:space="preserve">is </w:t>
      </w:r>
      <w:r w:rsidRPr="009423F9">
        <w:rPr>
          <w:iCs/>
        </w:rPr>
        <w:t>implemented using the YAML statement</w:t>
      </w:r>
      <w:r w:rsidR="000F1A10">
        <w:rPr>
          <w:iCs/>
        </w:rPr>
        <w:t xml:space="preserve">, however a mapping rules is not defined </w:t>
      </w:r>
      <w:r w:rsidR="007E0A8B">
        <w:rPr>
          <w:iCs/>
        </w:rPr>
        <w:t>for YAML</w:t>
      </w:r>
      <w:r w:rsidR="000F1A10">
        <w:rPr>
          <w:iCs/>
        </w:rPr>
        <w:t xml:space="preserve"> in </w:t>
      </w:r>
      <w:r w:rsidR="00C27997">
        <w:rPr>
          <w:iCs/>
        </w:rPr>
        <w:t xml:space="preserve">TS 32.160 </w:t>
      </w:r>
      <w:r w:rsidR="000F1A10" w:rsidRPr="009423F9">
        <w:rPr>
          <w:iCs/>
        </w:rPr>
        <w:t>[1]</w:t>
      </w:r>
      <w:r w:rsidR="000F1A10">
        <w:rPr>
          <w:iCs/>
        </w:rPr>
        <w:t xml:space="preserve">. This is causing misalignment with stage 3, since the information is not clear on how to implement in Stage 3, </w:t>
      </w:r>
      <w:r w:rsidR="00DB4F3B">
        <w:rPr>
          <w:iCs/>
        </w:rPr>
        <w:t>an</w:t>
      </w:r>
      <w:r w:rsidR="000F1A10" w:rsidRPr="009423F9">
        <w:rPr>
          <w:iCs/>
        </w:rPr>
        <w:t xml:space="preserve"> excerpt (condensed) of which follows from </w:t>
      </w:r>
      <w:r w:rsidR="009B1EC5">
        <w:rPr>
          <w:iCs/>
        </w:rPr>
        <w:t xml:space="preserve">module </w:t>
      </w:r>
      <w:r w:rsidR="000F1A10" w:rsidRPr="000F1A10">
        <w:rPr>
          <w:iCs/>
        </w:rPr>
        <w:t>TS28541_5GcNrm.yaml</w:t>
      </w:r>
      <w:r w:rsidR="000F1A10">
        <w:rPr>
          <w:iCs/>
        </w:rPr>
        <w:t>.</w:t>
      </w:r>
    </w:p>
    <w:p w14:paraId="2D7CE460" w14:textId="7E0149C2" w:rsidR="000F1A10" w:rsidRDefault="000F1A10" w:rsidP="009423F9">
      <w:pPr>
        <w:rPr>
          <w:iCs/>
        </w:rPr>
      </w:pPr>
      <w:r>
        <w:rPr>
          <w:iCs/>
        </w:rPr>
        <w:t>….</w:t>
      </w:r>
    </w:p>
    <w:p w14:paraId="7516DB37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              aMFSetMemberList:</w:t>
      </w:r>
    </w:p>
    <w:p w14:paraId="08E4B62F" w14:textId="77777777" w:rsidR="000F1A10" w:rsidRPr="000F1A10" w:rsidRDefault="000F1A10" w:rsidP="000F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0F1A10">
        <w:rPr>
          <w:rFonts w:ascii="Courier New" w:hAnsi="Courier New" w:cs="Courier New"/>
          <w:lang w:val="en-US"/>
        </w:rPr>
        <w:t xml:space="preserve">                      $ref: 'TS28623_ComDefs.yaml#/components/schemas/DnList'</w:t>
      </w:r>
    </w:p>
    <w:p w14:paraId="6BE156E6" w14:textId="77777777" w:rsidR="000F1A10" w:rsidRDefault="000F1A10" w:rsidP="000F1A10">
      <w:pPr>
        <w:rPr>
          <w:iCs/>
        </w:rPr>
      </w:pPr>
      <w:r>
        <w:rPr>
          <w:iCs/>
        </w:rPr>
        <w:t>….</w:t>
      </w:r>
    </w:p>
    <w:p w14:paraId="3F3CCCC6" w14:textId="77777777" w:rsidR="000F1A10" w:rsidRDefault="000F1A10" w:rsidP="009423F9">
      <w:pPr>
        <w:rPr>
          <w:iCs/>
        </w:rPr>
      </w:pPr>
    </w:p>
    <w:p w14:paraId="1209B4D5" w14:textId="6E0DC654" w:rsidR="009B1EC5" w:rsidRPr="009423F9" w:rsidRDefault="000F1A10" w:rsidP="009B1EC5">
      <w:pPr>
        <w:rPr>
          <w:iCs/>
        </w:rPr>
      </w:pPr>
      <w:r>
        <w:rPr>
          <w:iCs/>
        </w:rPr>
        <w:t>In some definitions of stage 3</w:t>
      </w:r>
      <w:r w:rsidR="009B1EC5">
        <w:rPr>
          <w:iCs/>
        </w:rPr>
        <w:t xml:space="preserve"> Yaml, </w:t>
      </w:r>
      <w:r w:rsidR="009B1EC5" w:rsidRPr="009423F9">
        <w:rPr>
          <w:iCs/>
        </w:rPr>
        <w:t>"</w:t>
      </w:r>
      <w:r w:rsidR="009B1EC5">
        <w:rPr>
          <w:iCs/>
        </w:rPr>
        <w:t>multiplicity</w:t>
      </w:r>
      <w:r w:rsidR="009B1EC5" w:rsidRPr="009423F9">
        <w:rPr>
          <w:iCs/>
        </w:rPr>
        <w:t>"</w:t>
      </w:r>
      <w:r w:rsidR="009B1EC5">
        <w:rPr>
          <w:iCs/>
        </w:rPr>
        <w:t xml:space="preserve"> is implemented using “minItems” and “maxItems”, a</w:t>
      </w:r>
      <w:r w:rsidR="009B1EC5" w:rsidRPr="009423F9">
        <w:rPr>
          <w:iCs/>
        </w:rPr>
        <w:t xml:space="preserve">n excerpt (condensed) of which follows from module </w:t>
      </w:r>
      <w:r w:rsidR="009B1EC5" w:rsidRPr="009B1EC5">
        <w:rPr>
          <w:iCs/>
        </w:rPr>
        <w:t>TS28541_NrNrm.yaml</w:t>
      </w:r>
    </w:p>
    <w:p w14:paraId="58AC3664" w14:textId="196AF9CB" w:rsidR="000F1A10" w:rsidRPr="009423F9" w:rsidRDefault="000F1A10" w:rsidP="009423F9">
      <w:pPr>
        <w:rPr>
          <w:iCs/>
        </w:rPr>
      </w:pPr>
    </w:p>
    <w:p w14:paraId="40D56D27" w14:textId="1577A5E8" w:rsidR="005C2D41" w:rsidRPr="00501056" w:rsidRDefault="009B1EC5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  <w:r>
        <w:t>…</w:t>
      </w:r>
    </w:p>
    <w:p w14:paraId="5B5A05AA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cagidList:</w:t>
      </w:r>
    </w:p>
    <w:p w14:paraId="27982220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type: array</w:t>
      </w:r>
    </w:p>
    <w:p w14:paraId="1261F786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items:</w:t>
      </w:r>
    </w:p>
    <w:p w14:paraId="5361979C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  $ref: '#/components/schemas/cagId'</w:t>
      </w:r>
    </w:p>
    <w:p w14:paraId="620223E5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minItems: 1</w:t>
      </w:r>
    </w:p>
    <w:p w14:paraId="0727FB6F" w14:textId="77777777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 w:rsidRPr="009B1EC5">
        <w:rPr>
          <w:rFonts w:ascii="Courier New" w:hAnsi="Courier New" w:cs="Courier New"/>
          <w:lang w:val="en-US"/>
        </w:rPr>
        <w:t xml:space="preserve">          maxItems: 12  </w:t>
      </w:r>
    </w:p>
    <w:p w14:paraId="4EF08325" w14:textId="0175ADBF" w:rsid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</w:p>
    <w:p w14:paraId="55E71D34" w14:textId="69B55B42" w:rsidR="009B1EC5" w:rsidRPr="009B1EC5" w:rsidRDefault="009B1EC5" w:rsidP="009B1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…</w:t>
      </w:r>
    </w:p>
    <w:p w14:paraId="3041D7D1" w14:textId="77777777" w:rsidR="005C2D41" w:rsidRDefault="005C2D41" w:rsidP="005C2D41">
      <w:pPr>
        <w:pStyle w:val="Heading2"/>
        <w:rPr>
          <w:noProof/>
        </w:rPr>
      </w:pPr>
      <w:r>
        <w:rPr>
          <w:noProof/>
        </w:rPr>
        <w:t>Potential issue</w:t>
      </w:r>
    </w:p>
    <w:p w14:paraId="28A69232" w14:textId="2AFF5F36" w:rsidR="009B1EC5" w:rsidRDefault="007E0A8B" w:rsidP="005C2D41">
      <w:pPr>
        <w:rPr>
          <w:iCs/>
        </w:rPr>
      </w:pPr>
      <w:r>
        <w:rPr>
          <w:iCs/>
        </w:rPr>
        <w:t xml:space="preserve">There is a lack of clear mapping rule in TS </w:t>
      </w:r>
      <w:r w:rsidR="009B1EC5">
        <w:rPr>
          <w:iCs/>
        </w:rPr>
        <w:t xml:space="preserve">32.160 for attribute property </w:t>
      </w:r>
      <w:r w:rsidR="009B1EC5" w:rsidRPr="009423F9">
        <w:rPr>
          <w:iCs/>
        </w:rPr>
        <w:t>"</w:t>
      </w:r>
      <w:r w:rsidR="009B1EC5">
        <w:rPr>
          <w:iCs/>
        </w:rPr>
        <w:t>multiplicity</w:t>
      </w:r>
      <w:r w:rsidR="009B1EC5" w:rsidRPr="009423F9">
        <w:rPr>
          <w:iCs/>
        </w:rPr>
        <w:t>"</w:t>
      </w:r>
      <w:r w:rsidR="009B1EC5">
        <w:rPr>
          <w:iCs/>
        </w:rPr>
        <w:t xml:space="preserve"> for </w:t>
      </w:r>
      <w:r w:rsidR="009B1EC5" w:rsidRPr="009423F9">
        <w:rPr>
          <w:iCs/>
        </w:rPr>
        <w:t>OpenAPI definitions</w:t>
      </w:r>
      <w:r w:rsidR="009B1EC5">
        <w:rPr>
          <w:iCs/>
        </w:rPr>
        <w:t>.</w:t>
      </w:r>
    </w:p>
    <w:p w14:paraId="65AECCE6" w14:textId="6E6834A6" w:rsidR="00A91BA4" w:rsidRDefault="00A91BA4" w:rsidP="005C2D41">
      <w:pPr>
        <w:rPr>
          <w:iCs/>
        </w:rPr>
      </w:pPr>
      <w:r>
        <w:rPr>
          <w:iCs/>
        </w:rPr>
        <w:t xml:space="preserve">Stage 3 </w:t>
      </w:r>
      <w:r w:rsidR="009B1EC5" w:rsidRPr="009423F9">
        <w:rPr>
          <w:iCs/>
        </w:rPr>
        <w:t xml:space="preserve">OpenAPI </w:t>
      </w:r>
      <w:r w:rsidR="005C2D41" w:rsidRPr="009423F9">
        <w:rPr>
          <w:iCs/>
        </w:rPr>
        <w:t xml:space="preserve">solution set seems to </w:t>
      </w:r>
      <w:r w:rsidR="009B1EC5">
        <w:rPr>
          <w:iCs/>
        </w:rPr>
        <w:t xml:space="preserve">be missing definitions for </w:t>
      </w:r>
      <w:r w:rsidR="005C2D41" w:rsidRPr="009423F9">
        <w:rPr>
          <w:iCs/>
        </w:rPr>
        <w:t xml:space="preserve">attributes values </w:t>
      </w:r>
      <w:r w:rsidR="009B1EC5">
        <w:rPr>
          <w:iCs/>
        </w:rPr>
        <w:t xml:space="preserve">of </w:t>
      </w:r>
      <w:r w:rsidR="009B1EC5" w:rsidRPr="009423F9">
        <w:rPr>
          <w:iCs/>
        </w:rPr>
        <w:t>"</w:t>
      </w:r>
      <w:r w:rsidR="009B1EC5">
        <w:rPr>
          <w:iCs/>
        </w:rPr>
        <w:t>multiplicity</w:t>
      </w:r>
      <w:r w:rsidR="009B1EC5" w:rsidRPr="009423F9">
        <w:rPr>
          <w:iCs/>
        </w:rPr>
        <w:t>"</w:t>
      </w:r>
      <w:r w:rsidR="005C2D41" w:rsidRPr="009423F9">
        <w:rPr>
          <w:iCs/>
        </w:rPr>
        <w:t xml:space="preserve">. </w:t>
      </w:r>
    </w:p>
    <w:p w14:paraId="4396BB75" w14:textId="04F27556" w:rsidR="001A34A1" w:rsidRPr="009423F9" w:rsidRDefault="005C2D41" w:rsidP="005C2D41">
      <w:pPr>
        <w:rPr>
          <w:iCs/>
        </w:rPr>
      </w:pPr>
      <w:r w:rsidRPr="009423F9">
        <w:rPr>
          <w:iCs/>
        </w:rPr>
        <w:t xml:space="preserve">This issue </w:t>
      </w:r>
      <w:r w:rsidR="005865D6" w:rsidRPr="009423F9">
        <w:rPr>
          <w:iCs/>
        </w:rPr>
        <w:t>has</w:t>
      </w:r>
      <w:r w:rsidRPr="009423F9">
        <w:rPr>
          <w:iCs/>
        </w:rPr>
        <w:t xml:space="preserve"> </w:t>
      </w:r>
      <w:r w:rsidR="00A91BA4" w:rsidRPr="009423F9">
        <w:rPr>
          <w:iCs/>
        </w:rPr>
        <w:t>been</w:t>
      </w:r>
      <w:r w:rsidRPr="009423F9">
        <w:rPr>
          <w:iCs/>
        </w:rPr>
        <w:t xml:space="preserve"> seen in </w:t>
      </w:r>
      <w:r w:rsidR="009B1EC5">
        <w:rPr>
          <w:iCs/>
        </w:rPr>
        <w:t>several</w:t>
      </w:r>
      <w:r w:rsidRPr="009423F9">
        <w:rPr>
          <w:iCs/>
        </w:rPr>
        <w:t xml:space="preserve"> the Stage 3 </w:t>
      </w:r>
      <w:r w:rsidR="009B1EC5" w:rsidRPr="009423F9">
        <w:rPr>
          <w:iCs/>
        </w:rPr>
        <w:t xml:space="preserve">OpenAPI </w:t>
      </w:r>
      <w:r w:rsidRPr="009423F9">
        <w:rPr>
          <w:iCs/>
        </w:rPr>
        <w:t xml:space="preserve">specifications. </w:t>
      </w:r>
    </w:p>
    <w:p w14:paraId="6D1A6785" w14:textId="77777777" w:rsidR="009F5A3C" w:rsidRDefault="009F5A3C" w:rsidP="009F5A3C">
      <w:pPr>
        <w:pStyle w:val="Heading2"/>
        <w:rPr>
          <w:noProof/>
        </w:rPr>
      </w:pPr>
      <w:r>
        <w:rPr>
          <w:noProof/>
        </w:rPr>
        <w:t>Conclusion</w:t>
      </w:r>
    </w:p>
    <w:p w14:paraId="290249C9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>The above issue needs to be confirmed by SA5.</w:t>
      </w:r>
    </w:p>
    <w:p w14:paraId="57D57038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 xml:space="preserve">A decision needs to be made to address this issue in the SA5 OpenAPI definitions. </w:t>
      </w:r>
    </w:p>
    <w:p w14:paraId="323F0A22" w14:textId="561A051A" w:rsidR="009F5A3C" w:rsidRDefault="009F5A3C" w:rsidP="009F5A3C">
      <w:pPr>
        <w:rPr>
          <w:iCs/>
        </w:rPr>
      </w:pPr>
      <w:r w:rsidRPr="009423F9">
        <w:rPr>
          <w:iCs/>
        </w:rPr>
        <w:t xml:space="preserve">Updates will need to be applied </w:t>
      </w:r>
      <w:r w:rsidR="007E0A8B">
        <w:rPr>
          <w:iCs/>
        </w:rPr>
        <w:t xml:space="preserve">to </w:t>
      </w:r>
      <w:r w:rsidR="00DD3E82">
        <w:rPr>
          <w:iCs/>
        </w:rPr>
        <w:t>several</w:t>
      </w:r>
      <w:r w:rsidRPr="009423F9">
        <w:rPr>
          <w:iCs/>
        </w:rPr>
        <w:t xml:space="preserve"> existing stage3 </w:t>
      </w:r>
      <w:r w:rsidR="00DD3E82" w:rsidRPr="009423F9">
        <w:rPr>
          <w:iCs/>
        </w:rPr>
        <w:t xml:space="preserve">OpenAPI </w:t>
      </w:r>
      <w:r>
        <w:rPr>
          <w:iCs/>
        </w:rPr>
        <w:t xml:space="preserve">with </w:t>
      </w:r>
      <w:r w:rsidRPr="001A7F79">
        <w:rPr>
          <w:iCs/>
        </w:rPr>
        <w:t>attribute propert</w:t>
      </w:r>
      <w:r w:rsidR="00DD3E82">
        <w:rPr>
          <w:iCs/>
        </w:rPr>
        <w:t>y</w:t>
      </w:r>
      <w:r w:rsidRPr="001A7F79">
        <w:rPr>
          <w:iCs/>
        </w:rPr>
        <w:t xml:space="preserve"> </w:t>
      </w:r>
      <w:r w:rsidR="00DD3E82" w:rsidRPr="009423F9">
        <w:rPr>
          <w:iCs/>
        </w:rPr>
        <w:t>"</w:t>
      </w:r>
      <w:r w:rsidR="00DD3E82">
        <w:rPr>
          <w:iCs/>
        </w:rPr>
        <w:t>multiplicity</w:t>
      </w:r>
      <w:r w:rsidR="00DD3E82" w:rsidRPr="009423F9">
        <w:rPr>
          <w:iCs/>
        </w:rPr>
        <w:t>"</w:t>
      </w:r>
      <w:r w:rsidR="00DD3E82">
        <w:rPr>
          <w:iCs/>
        </w:rPr>
        <w:t xml:space="preserve"> </w:t>
      </w:r>
      <w:r w:rsidRPr="001A7F79">
        <w:rPr>
          <w:iCs/>
        </w:rPr>
        <w:t xml:space="preserve">values </w:t>
      </w:r>
      <w:r>
        <w:rPr>
          <w:iCs/>
        </w:rPr>
        <w:t xml:space="preserve">already </w:t>
      </w:r>
      <w:r w:rsidRPr="001A7F79">
        <w:rPr>
          <w:iCs/>
        </w:rPr>
        <w:t>specified in Stage 2</w:t>
      </w:r>
      <w:r>
        <w:rPr>
          <w:iCs/>
        </w:rPr>
        <w:t>.</w:t>
      </w:r>
    </w:p>
    <w:p w14:paraId="75473823" w14:textId="578CECF4" w:rsidR="00DD3E82" w:rsidRPr="009423F9" w:rsidRDefault="007E0A8B" w:rsidP="009F5A3C">
      <w:pPr>
        <w:rPr>
          <w:iCs/>
        </w:rPr>
      </w:pPr>
      <w:r>
        <w:rPr>
          <w:iCs/>
        </w:rPr>
        <w:t xml:space="preserve">TS </w:t>
      </w:r>
      <w:r w:rsidR="00DD3E82">
        <w:rPr>
          <w:iCs/>
        </w:rPr>
        <w:t xml:space="preserve">32.160 needs </w:t>
      </w:r>
      <w:r>
        <w:rPr>
          <w:iCs/>
        </w:rPr>
        <w:t xml:space="preserve">to be updated to </w:t>
      </w:r>
      <w:r w:rsidR="00DD3E82">
        <w:rPr>
          <w:iCs/>
        </w:rPr>
        <w:t xml:space="preserve">define a mapping rule attribute table addressing definitions and default values for </w:t>
      </w:r>
      <w:r w:rsidR="00DD3E82" w:rsidRPr="001A7F79">
        <w:rPr>
          <w:iCs/>
        </w:rPr>
        <w:t>attribute propert</w:t>
      </w:r>
      <w:r w:rsidR="00DD3E82">
        <w:rPr>
          <w:iCs/>
        </w:rPr>
        <w:t>y</w:t>
      </w:r>
      <w:r w:rsidR="00DD3E82" w:rsidRPr="001A7F79">
        <w:rPr>
          <w:iCs/>
        </w:rPr>
        <w:t xml:space="preserve"> </w:t>
      </w:r>
      <w:r w:rsidR="00DD3E82" w:rsidRPr="009423F9">
        <w:rPr>
          <w:iCs/>
        </w:rPr>
        <w:t>"</w:t>
      </w:r>
      <w:r w:rsidR="00DB4F3B">
        <w:rPr>
          <w:iCs/>
        </w:rPr>
        <w:t>multiplicity</w:t>
      </w:r>
      <w:r w:rsidR="00DB4F3B" w:rsidRPr="009423F9">
        <w:rPr>
          <w:iCs/>
        </w:rPr>
        <w:t>”.</w:t>
      </w:r>
    </w:p>
    <w:p w14:paraId="08A25E9C" w14:textId="77777777" w:rsidR="00175770" w:rsidRDefault="00175770" w:rsidP="00175770">
      <w:pPr>
        <w:pStyle w:val="Heading1"/>
      </w:pPr>
      <w:r>
        <w:t>5</w:t>
      </w:r>
      <w:r>
        <w:tab/>
      </w:r>
      <w:r w:rsidR="007F5CE9">
        <w:t>Detailed proposal</w:t>
      </w:r>
    </w:p>
    <w:p w14:paraId="44ACBD10" w14:textId="1BB81623" w:rsidR="001A7F79" w:rsidRDefault="001A7F79" w:rsidP="001A7F79">
      <w:pPr>
        <w:rPr>
          <w:iCs/>
        </w:rPr>
      </w:pPr>
      <w:r w:rsidRPr="00E0661D">
        <w:rPr>
          <w:iCs/>
        </w:rPr>
        <w:t xml:space="preserve">The group is asked to </w:t>
      </w:r>
      <w:r w:rsidR="00874724">
        <w:rPr>
          <w:iCs/>
        </w:rPr>
        <w:t>acknowledge</w:t>
      </w:r>
      <w:r>
        <w:rPr>
          <w:iCs/>
        </w:rPr>
        <w:t xml:space="preserve"> this issue </w:t>
      </w:r>
      <w:r w:rsidR="007E0A8B">
        <w:rPr>
          <w:iCs/>
        </w:rPr>
        <w:t>and endorse the proposed solution</w:t>
      </w:r>
      <w:r>
        <w:rPr>
          <w:iCs/>
        </w:rPr>
        <w:t>.</w:t>
      </w:r>
    </w:p>
    <w:p w14:paraId="31DDE727" w14:textId="59A0FBC5" w:rsidR="001A7F79" w:rsidRDefault="001A7F79" w:rsidP="001A7F79">
      <w:pPr>
        <w:rPr>
          <w:iCs/>
        </w:rPr>
      </w:pPr>
      <w:r>
        <w:rPr>
          <w:iCs/>
        </w:rPr>
        <w:t>If endorsed, CRs will be submitted to SA5#15</w:t>
      </w:r>
      <w:r w:rsidR="00874724">
        <w:rPr>
          <w:iCs/>
        </w:rPr>
        <w:t>6</w:t>
      </w:r>
      <w:r>
        <w:rPr>
          <w:iCs/>
        </w:rPr>
        <w:t xml:space="preserve"> to address this as follows:</w:t>
      </w:r>
    </w:p>
    <w:p w14:paraId="01F75D1D" w14:textId="4BFA28B6" w:rsidR="00E5728D" w:rsidRPr="00E5728D" w:rsidRDefault="006F1284" w:rsidP="00E5728D">
      <w:pPr>
        <w:pStyle w:val="ListParagraph"/>
        <w:numPr>
          <w:ilvl w:val="0"/>
          <w:numId w:val="9"/>
        </w:numPr>
        <w:ind w:firstLineChars="0"/>
        <w:rPr>
          <w:iCs/>
        </w:rPr>
      </w:pPr>
      <w:r w:rsidRPr="00E5728D">
        <w:rPr>
          <w:iCs/>
        </w:rPr>
        <w:t xml:space="preserve">update TS 32.160  </w:t>
      </w:r>
      <w:r w:rsidRPr="00E5728D">
        <w:rPr>
          <w:rFonts w:ascii="Arial" w:hAnsi="Arial" w:cs="Arial"/>
          <w:color w:val="000000"/>
          <w:lang w:eastAsia="zh-CN"/>
        </w:rPr>
        <w:t xml:space="preserve">[1] </w:t>
      </w:r>
      <w:r w:rsidRPr="00E5728D">
        <w:rPr>
          <w:iCs/>
        </w:rPr>
        <w:t>definitions with a mapping rule attribute table addressing definitions and default values for attribute property "multiplicity"</w:t>
      </w:r>
      <w:r w:rsidR="00E5728D" w:rsidRPr="00E5728D">
        <w:rPr>
          <w:iCs/>
        </w:rPr>
        <w:t>, mapping the multiplicity values, to OpenAPI equivalent “minItems” and “maxItems”.</w:t>
      </w:r>
    </w:p>
    <w:p w14:paraId="00F3FAD0" w14:textId="2D12167D" w:rsidR="001A7F79" w:rsidRPr="00E5728D" w:rsidRDefault="001A7F79" w:rsidP="00E5728D">
      <w:pPr>
        <w:pStyle w:val="ListParagraph"/>
        <w:numPr>
          <w:ilvl w:val="0"/>
          <w:numId w:val="9"/>
        </w:numPr>
        <w:ind w:firstLineChars="0"/>
        <w:rPr>
          <w:iCs/>
        </w:rPr>
      </w:pPr>
      <w:r w:rsidRPr="00E5728D">
        <w:rPr>
          <w:iCs/>
        </w:rPr>
        <w:t xml:space="preserve">update </w:t>
      </w:r>
      <w:r w:rsidR="00DD3E82" w:rsidRPr="00E5728D">
        <w:rPr>
          <w:iCs/>
        </w:rPr>
        <w:t xml:space="preserve">OpenAPI </w:t>
      </w:r>
      <w:r w:rsidRPr="00E5728D">
        <w:rPr>
          <w:iCs/>
        </w:rPr>
        <w:t xml:space="preserve">files </w:t>
      </w:r>
      <w:r w:rsidR="008D0CC0">
        <w:rPr>
          <w:iCs/>
        </w:rPr>
        <w:t>missing “multiplicity” definition to reflect stage 2</w:t>
      </w:r>
      <w:r w:rsidR="00E5728D" w:rsidRPr="00E5728D">
        <w:rPr>
          <w:iCs/>
        </w:rPr>
        <w:t xml:space="preserve"> for</w:t>
      </w:r>
      <w:r w:rsidR="00AC1C36">
        <w:rPr>
          <w:iCs/>
        </w:rPr>
        <w:t xml:space="preserve"> the non-default values</w:t>
      </w:r>
      <w:r w:rsidR="00E5728D" w:rsidRPr="00E5728D">
        <w:rPr>
          <w:iCs/>
        </w:rPr>
        <w:t xml:space="preserve"> </w:t>
      </w:r>
      <w:r w:rsidR="00AC1C36">
        <w:rPr>
          <w:iCs/>
        </w:rPr>
        <w:t>in release</w:t>
      </w:r>
      <w:r w:rsidRPr="00E5728D">
        <w:rPr>
          <w:iCs/>
        </w:rPr>
        <w:t>:</w:t>
      </w:r>
    </w:p>
    <w:p w14:paraId="22EF85D5" w14:textId="20A1DCC0" w:rsidR="001A7F79" w:rsidRPr="00FC6718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lastRenderedPageBreak/>
        <w:t xml:space="preserve">Rel-19 (if applicable </w:t>
      </w:r>
      <w:r w:rsidR="006817DC">
        <w:rPr>
          <w:iCs/>
        </w:rPr>
        <w:t>after</w:t>
      </w:r>
      <w:r>
        <w:rPr>
          <w:iCs/>
        </w:rPr>
        <w:t xml:space="preserve"> SA5#155)</w:t>
      </w:r>
    </w:p>
    <w:p w14:paraId="1AAB999E" w14:textId="77777777" w:rsidR="00EB203E" w:rsidRPr="00A54EFF" w:rsidRDefault="00EB203E" w:rsidP="00A54EFF"/>
    <w:sectPr w:rsidR="00EB203E" w:rsidRPr="00A54EF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AD3FA" w14:textId="77777777" w:rsidR="00694612" w:rsidRDefault="00694612">
      <w:r>
        <w:separator/>
      </w:r>
    </w:p>
  </w:endnote>
  <w:endnote w:type="continuationSeparator" w:id="0">
    <w:p w14:paraId="16FB8D13" w14:textId="77777777" w:rsidR="00694612" w:rsidRDefault="0069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E995" w14:textId="77777777" w:rsidR="00694612" w:rsidRDefault="00694612">
      <w:r>
        <w:separator/>
      </w:r>
    </w:p>
  </w:footnote>
  <w:footnote w:type="continuationSeparator" w:id="0">
    <w:p w14:paraId="12B65FB1" w14:textId="77777777" w:rsidR="00694612" w:rsidRDefault="0069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2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A775D"/>
    <w:multiLevelType w:val="hybridMultilevel"/>
    <w:tmpl w:val="CDBA0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F462A"/>
    <w:multiLevelType w:val="hybridMultilevel"/>
    <w:tmpl w:val="F156186C"/>
    <w:lvl w:ilvl="0" w:tplc="708E96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584381">
    <w:abstractNumId w:val="4"/>
  </w:num>
  <w:num w:numId="2" w16cid:durableId="1943956505">
    <w:abstractNumId w:val="2"/>
  </w:num>
  <w:num w:numId="3" w16cid:durableId="1004433549">
    <w:abstractNumId w:val="1"/>
  </w:num>
  <w:num w:numId="4" w16cid:durableId="618488836">
    <w:abstractNumId w:val="0"/>
  </w:num>
  <w:num w:numId="5" w16cid:durableId="1252007394">
    <w:abstractNumId w:val="3"/>
  </w:num>
  <w:num w:numId="6" w16cid:durableId="726999548">
    <w:abstractNumId w:val="5"/>
  </w:num>
  <w:num w:numId="7" w16cid:durableId="102386795">
    <w:abstractNumId w:val="7"/>
  </w:num>
  <w:num w:numId="8" w16cid:durableId="1729378458">
    <w:abstractNumId w:val="8"/>
  </w:num>
  <w:num w:numId="9" w16cid:durableId="6216953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514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5D93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28B7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7B6"/>
    <w:rsid w:val="000B4E3E"/>
    <w:rsid w:val="000B55F3"/>
    <w:rsid w:val="000B5750"/>
    <w:rsid w:val="000B613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1A10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5D12"/>
    <w:rsid w:val="001063D2"/>
    <w:rsid w:val="00107586"/>
    <w:rsid w:val="00107C39"/>
    <w:rsid w:val="00110648"/>
    <w:rsid w:val="0011072E"/>
    <w:rsid w:val="00110A96"/>
    <w:rsid w:val="00110AC9"/>
    <w:rsid w:val="00111500"/>
    <w:rsid w:val="00111D30"/>
    <w:rsid w:val="00112128"/>
    <w:rsid w:val="00112686"/>
    <w:rsid w:val="0011294A"/>
    <w:rsid w:val="00112DA3"/>
    <w:rsid w:val="00112F57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525"/>
    <w:rsid w:val="001506AC"/>
    <w:rsid w:val="00150744"/>
    <w:rsid w:val="00150800"/>
    <w:rsid w:val="00150AE7"/>
    <w:rsid w:val="0015103C"/>
    <w:rsid w:val="00151044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894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5676"/>
    <w:rsid w:val="00186696"/>
    <w:rsid w:val="00186923"/>
    <w:rsid w:val="00187119"/>
    <w:rsid w:val="0018764B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97DF0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4A1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F79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1775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6DFD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22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AA4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05A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4B8"/>
    <w:rsid w:val="00254588"/>
    <w:rsid w:val="00254D5A"/>
    <w:rsid w:val="00255330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6CE1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73E"/>
    <w:rsid w:val="00303F27"/>
    <w:rsid w:val="00304163"/>
    <w:rsid w:val="0030453F"/>
    <w:rsid w:val="0030496D"/>
    <w:rsid w:val="00304F04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3C2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B61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CFD"/>
    <w:rsid w:val="003B0D55"/>
    <w:rsid w:val="003B106F"/>
    <w:rsid w:val="003B148F"/>
    <w:rsid w:val="003B33A1"/>
    <w:rsid w:val="003B36F5"/>
    <w:rsid w:val="003B3F9A"/>
    <w:rsid w:val="003B40F4"/>
    <w:rsid w:val="003B4313"/>
    <w:rsid w:val="003B471F"/>
    <w:rsid w:val="003B472A"/>
    <w:rsid w:val="003B4B4D"/>
    <w:rsid w:val="003B4DA2"/>
    <w:rsid w:val="003B4DEE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A9A"/>
    <w:rsid w:val="003C3310"/>
    <w:rsid w:val="003C49AA"/>
    <w:rsid w:val="003C4AC6"/>
    <w:rsid w:val="003C55C7"/>
    <w:rsid w:val="003C59B8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0E2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160"/>
    <w:rsid w:val="00402286"/>
    <w:rsid w:val="004024E7"/>
    <w:rsid w:val="004024EF"/>
    <w:rsid w:val="00402501"/>
    <w:rsid w:val="00402766"/>
    <w:rsid w:val="00402767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6BFD"/>
    <w:rsid w:val="004E720C"/>
    <w:rsid w:val="004E7A0B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40BF"/>
    <w:rsid w:val="005251F2"/>
    <w:rsid w:val="005252D3"/>
    <w:rsid w:val="005255EE"/>
    <w:rsid w:val="00525D4A"/>
    <w:rsid w:val="00526479"/>
    <w:rsid w:val="00526583"/>
    <w:rsid w:val="00526CB5"/>
    <w:rsid w:val="0052784A"/>
    <w:rsid w:val="0052798D"/>
    <w:rsid w:val="005305BA"/>
    <w:rsid w:val="00530C1E"/>
    <w:rsid w:val="005312E3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1D5C"/>
    <w:rsid w:val="00542157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5D6"/>
    <w:rsid w:val="00586D6F"/>
    <w:rsid w:val="00586D83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4BDA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2B72"/>
    <w:rsid w:val="005C2D41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6FD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0BDE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54D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1DB"/>
    <w:rsid w:val="00680FF2"/>
    <w:rsid w:val="00681276"/>
    <w:rsid w:val="006817DC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4612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0715"/>
    <w:rsid w:val="006A1919"/>
    <w:rsid w:val="006A1934"/>
    <w:rsid w:val="006A1F4A"/>
    <w:rsid w:val="006A2155"/>
    <w:rsid w:val="006A2231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28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6600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2F72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1C1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2A32"/>
    <w:rsid w:val="007C30FD"/>
    <w:rsid w:val="007C319E"/>
    <w:rsid w:val="007C355D"/>
    <w:rsid w:val="007C3908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5657"/>
    <w:rsid w:val="007D61E8"/>
    <w:rsid w:val="007D6A07"/>
    <w:rsid w:val="007D6B22"/>
    <w:rsid w:val="007D6F88"/>
    <w:rsid w:val="007E0478"/>
    <w:rsid w:val="007E04B9"/>
    <w:rsid w:val="007E08FA"/>
    <w:rsid w:val="007E0A8B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0CF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2F0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7B1"/>
    <w:rsid w:val="008740E4"/>
    <w:rsid w:val="0087472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256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4FD"/>
    <w:rsid w:val="008A5AB6"/>
    <w:rsid w:val="008A5E24"/>
    <w:rsid w:val="008A621B"/>
    <w:rsid w:val="008A7B73"/>
    <w:rsid w:val="008A7F5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3D07"/>
    <w:rsid w:val="008C6894"/>
    <w:rsid w:val="008C6944"/>
    <w:rsid w:val="008C6B4D"/>
    <w:rsid w:val="008C7086"/>
    <w:rsid w:val="008C7D9C"/>
    <w:rsid w:val="008D06AF"/>
    <w:rsid w:val="008D073F"/>
    <w:rsid w:val="008D0CC0"/>
    <w:rsid w:val="008D108B"/>
    <w:rsid w:val="008D15C2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541"/>
    <w:rsid w:val="008F063D"/>
    <w:rsid w:val="008F0B9B"/>
    <w:rsid w:val="008F15CB"/>
    <w:rsid w:val="008F202E"/>
    <w:rsid w:val="008F2547"/>
    <w:rsid w:val="008F2B3F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49A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3F9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1D43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3D4"/>
    <w:rsid w:val="009A67E5"/>
    <w:rsid w:val="009B04D7"/>
    <w:rsid w:val="009B04FA"/>
    <w:rsid w:val="009B1080"/>
    <w:rsid w:val="009B1200"/>
    <w:rsid w:val="009B1EC5"/>
    <w:rsid w:val="009B2270"/>
    <w:rsid w:val="009B261B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5A3C"/>
    <w:rsid w:val="009F643A"/>
    <w:rsid w:val="009F6A4B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43F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80"/>
    <w:rsid w:val="00A638C7"/>
    <w:rsid w:val="00A63FD1"/>
    <w:rsid w:val="00A643F2"/>
    <w:rsid w:val="00A65580"/>
    <w:rsid w:val="00A657A9"/>
    <w:rsid w:val="00A65908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BA4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1C36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16B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0B6C"/>
    <w:rsid w:val="00B110A1"/>
    <w:rsid w:val="00B110FA"/>
    <w:rsid w:val="00B11436"/>
    <w:rsid w:val="00B11BC7"/>
    <w:rsid w:val="00B11DFB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2B8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9BA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BB8"/>
    <w:rsid w:val="00BA3EC5"/>
    <w:rsid w:val="00BA4543"/>
    <w:rsid w:val="00BA5206"/>
    <w:rsid w:val="00BA53A8"/>
    <w:rsid w:val="00BA581C"/>
    <w:rsid w:val="00BA6185"/>
    <w:rsid w:val="00BA63A2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9FF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AA"/>
    <w:rsid w:val="00BF323E"/>
    <w:rsid w:val="00BF3E0A"/>
    <w:rsid w:val="00BF4575"/>
    <w:rsid w:val="00BF483E"/>
    <w:rsid w:val="00BF4C1C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22"/>
    <w:rsid w:val="00C0464D"/>
    <w:rsid w:val="00C050C7"/>
    <w:rsid w:val="00C06385"/>
    <w:rsid w:val="00C06578"/>
    <w:rsid w:val="00C07E32"/>
    <w:rsid w:val="00C10754"/>
    <w:rsid w:val="00C10FAB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27997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54CF"/>
    <w:rsid w:val="00C3639B"/>
    <w:rsid w:val="00C363C1"/>
    <w:rsid w:val="00C363F5"/>
    <w:rsid w:val="00C36571"/>
    <w:rsid w:val="00C36B5A"/>
    <w:rsid w:val="00C37D93"/>
    <w:rsid w:val="00C4057F"/>
    <w:rsid w:val="00C41A27"/>
    <w:rsid w:val="00C41FB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C82"/>
    <w:rsid w:val="00C73E3A"/>
    <w:rsid w:val="00C7462C"/>
    <w:rsid w:val="00C74DBC"/>
    <w:rsid w:val="00C7585E"/>
    <w:rsid w:val="00C76260"/>
    <w:rsid w:val="00C77D37"/>
    <w:rsid w:val="00C8081C"/>
    <w:rsid w:val="00C80861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10F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A80"/>
    <w:rsid w:val="00CF2DAF"/>
    <w:rsid w:val="00CF331F"/>
    <w:rsid w:val="00CF3611"/>
    <w:rsid w:val="00CF453A"/>
    <w:rsid w:val="00CF47DE"/>
    <w:rsid w:val="00CF4A9D"/>
    <w:rsid w:val="00CF4B86"/>
    <w:rsid w:val="00CF4CA9"/>
    <w:rsid w:val="00CF5968"/>
    <w:rsid w:val="00CF5C2F"/>
    <w:rsid w:val="00CF5D0B"/>
    <w:rsid w:val="00CF6173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6CBB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3B5A"/>
    <w:rsid w:val="00D643B4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4A7B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2C6B"/>
    <w:rsid w:val="00DB3C15"/>
    <w:rsid w:val="00DB4333"/>
    <w:rsid w:val="00DB45E3"/>
    <w:rsid w:val="00DB4608"/>
    <w:rsid w:val="00DB4659"/>
    <w:rsid w:val="00DB4A9C"/>
    <w:rsid w:val="00DB4F3B"/>
    <w:rsid w:val="00DB57FC"/>
    <w:rsid w:val="00DB5CAC"/>
    <w:rsid w:val="00DB5D2C"/>
    <w:rsid w:val="00DB68DE"/>
    <w:rsid w:val="00DB6BDA"/>
    <w:rsid w:val="00DB7AC0"/>
    <w:rsid w:val="00DC06EC"/>
    <w:rsid w:val="00DC0BDA"/>
    <w:rsid w:val="00DC0DC2"/>
    <w:rsid w:val="00DC1A07"/>
    <w:rsid w:val="00DC2A8F"/>
    <w:rsid w:val="00DC2DDB"/>
    <w:rsid w:val="00DC2FA6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3E82"/>
    <w:rsid w:val="00DD48CB"/>
    <w:rsid w:val="00DD515E"/>
    <w:rsid w:val="00DD5361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A1A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2028"/>
    <w:rsid w:val="00E52B02"/>
    <w:rsid w:val="00E54319"/>
    <w:rsid w:val="00E54C4A"/>
    <w:rsid w:val="00E54E10"/>
    <w:rsid w:val="00E55038"/>
    <w:rsid w:val="00E5543B"/>
    <w:rsid w:val="00E5551F"/>
    <w:rsid w:val="00E56340"/>
    <w:rsid w:val="00E56980"/>
    <w:rsid w:val="00E5728D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35D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3B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FC5"/>
    <w:rsid w:val="00EF1056"/>
    <w:rsid w:val="00EF1563"/>
    <w:rsid w:val="00EF1F84"/>
    <w:rsid w:val="00EF21FC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41C4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336F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02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4132"/>
    <w:rsid w:val="00F55019"/>
    <w:rsid w:val="00F55228"/>
    <w:rsid w:val="00F565FD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4D9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AEE"/>
    <w:rsid w:val="00FB0F04"/>
    <w:rsid w:val="00FB1A0B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B90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D97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07E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96A2E"/>
  <w15:chartTrackingRefBased/>
  <w15:docId w15:val="{01A0A054-A08E-4672-8C5A-76C0DC0B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D0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textAlignment w:val="baseline"/>
    </w:p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uiPriority w:val="99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w">
    <w:name w:val="w"/>
    <w:basedOn w:val="DefaultParagraphFont"/>
    <w:rsid w:val="005C2D41"/>
  </w:style>
  <w:style w:type="character" w:customStyle="1" w:styleId="kd">
    <w:name w:val="kd"/>
    <w:basedOn w:val="DefaultParagraphFont"/>
    <w:rsid w:val="005C2D41"/>
  </w:style>
  <w:style w:type="character" w:customStyle="1" w:styleId="n">
    <w:name w:val="n"/>
    <w:basedOn w:val="DefaultParagraphFont"/>
    <w:rsid w:val="005C2D41"/>
  </w:style>
  <w:style w:type="character" w:customStyle="1" w:styleId="p">
    <w:name w:val="p"/>
    <w:basedOn w:val="DefaultParagraphFont"/>
    <w:rsid w:val="005C2D41"/>
  </w:style>
  <w:style w:type="character" w:customStyle="1" w:styleId="no0">
    <w:name w:val="no"/>
    <w:basedOn w:val="DefaultParagraphFont"/>
    <w:rsid w:val="005C2D41"/>
  </w:style>
  <w:style w:type="character" w:customStyle="1" w:styleId="mi">
    <w:name w:val="mi"/>
    <w:basedOn w:val="DefaultParagraphFont"/>
    <w:rsid w:val="005C2D41"/>
  </w:style>
  <w:style w:type="character" w:customStyle="1" w:styleId="s2">
    <w:name w:val="s2"/>
    <w:basedOn w:val="DefaultParagraphFont"/>
    <w:rsid w:val="005C2D41"/>
  </w:style>
  <w:style w:type="character" w:customStyle="1" w:styleId="kt">
    <w:name w:val="kt"/>
    <w:basedOn w:val="DefaultParagraphFont"/>
    <w:rsid w:val="005C2D41"/>
  </w:style>
  <w:style w:type="character" w:customStyle="1" w:styleId="nn">
    <w:name w:val="nn"/>
    <w:basedOn w:val="DefaultParagraphFont"/>
    <w:rsid w:val="000F1A10"/>
  </w:style>
  <w:style w:type="character" w:customStyle="1" w:styleId="line">
    <w:name w:val="line"/>
    <w:basedOn w:val="DefaultParagraphFont"/>
    <w:rsid w:val="000F1A10"/>
  </w:style>
  <w:style w:type="character" w:customStyle="1" w:styleId="hljs-attr">
    <w:name w:val="hljs-attr"/>
    <w:basedOn w:val="DefaultParagraphFont"/>
    <w:rsid w:val="000F1A10"/>
  </w:style>
  <w:style w:type="character" w:customStyle="1" w:styleId="hljs-string">
    <w:name w:val="hljs-string"/>
    <w:basedOn w:val="DefaultParagraphFont"/>
    <w:rsid w:val="000F1A10"/>
  </w:style>
  <w:style w:type="character" w:customStyle="1" w:styleId="hljs-number">
    <w:name w:val="hljs-number"/>
    <w:basedOn w:val="DefaultParagraphFont"/>
    <w:rsid w:val="009B1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B96F4E-8EFD-4B1C-B3C3-37321C59CC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DB547377-6F63-4FE9-9377-2F14F237E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64D222-275B-4D81-937A-EFFFA0F4A01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Antoine Mouquet</cp:lastModifiedBy>
  <cp:revision>3</cp:revision>
  <dcterms:created xsi:type="dcterms:W3CDTF">2024-05-31T00:08:00Z</dcterms:created>
  <dcterms:modified xsi:type="dcterms:W3CDTF">2024-05-31T02:16:00Z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0x010100C5F30C9B16E14C8EACE5F2CC7B7AC7F400038461135692AF468A6B556D3A54DB44</vt:lpwstr>
  </property>
</Properties>
</file>